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86C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686CE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F" w14:textId="5EE4658F" w:rsidR="00C44B8B" w:rsidRPr="00E22EDD" w:rsidRDefault="00A82351" w:rsidP="00D173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</w:t>
            </w:r>
            <w:r w:rsidR="00441FAD">
              <w:rPr>
                <w:b/>
                <w:sz w:val="26"/>
                <w:szCs w:val="26"/>
              </w:rPr>
              <w:t>205</w:t>
            </w:r>
            <w:bookmarkStart w:id="0" w:name="_GoBack"/>
            <w:bookmarkEnd w:id="0"/>
          </w:p>
        </w:tc>
      </w:tr>
      <w:tr w:rsidR="00A67559" w:rsidRPr="00AD3C21" w14:paraId="34686CE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2" w14:textId="24704008" w:rsidR="00A67559" w:rsidRPr="00A82351" w:rsidRDefault="006C09F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C09FD">
              <w:rPr>
                <w:b/>
                <w:sz w:val="26"/>
                <w:szCs w:val="26"/>
                <w:lang w:val="en-US"/>
              </w:rPr>
              <w:t>2296575</w:t>
            </w:r>
          </w:p>
        </w:tc>
      </w:tr>
    </w:tbl>
    <w:p w14:paraId="34686CE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686C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686CE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686C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686CE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686CE9" w14:textId="77777777" w:rsidR="00C44B8B" w:rsidRPr="00CB6078" w:rsidRDefault="00C44B8B" w:rsidP="00C44B8B"/>
    <w:p w14:paraId="34686CEA" w14:textId="77777777" w:rsidR="00C44B8B" w:rsidRPr="00CB6078" w:rsidRDefault="00C44B8B" w:rsidP="00C44B8B"/>
    <w:p w14:paraId="34686CEB" w14:textId="77777777" w:rsidR="00C44B8B" w:rsidRPr="00CB6078" w:rsidRDefault="00C44B8B" w:rsidP="00C44B8B"/>
    <w:p w14:paraId="34686C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686CE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686CEE" w14:textId="44D0F7BE" w:rsidR="00612811" w:rsidRPr="00612138" w:rsidRDefault="00881BE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CB0C30" w:rsidRPr="00070E87">
        <w:rPr>
          <w:b/>
          <w:bCs/>
          <w:sz w:val="26"/>
          <w:szCs w:val="26"/>
        </w:rPr>
        <w:t xml:space="preserve">Протектор </w:t>
      </w:r>
      <w:r w:rsidR="006C09FD" w:rsidRPr="00070E87">
        <w:rPr>
          <w:b/>
          <w:bCs/>
          <w:sz w:val="26"/>
          <w:szCs w:val="26"/>
        </w:rPr>
        <w:t>ПЗС-21,6-31</w:t>
      </w:r>
      <w:r w:rsidRPr="00070E87">
        <w:rPr>
          <w:b/>
          <w:bCs/>
          <w:sz w:val="26"/>
          <w:szCs w:val="26"/>
        </w:rPr>
        <w:t>)</w:t>
      </w:r>
      <w:r w:rsidR="00612138" w:rsidRPr="00070E87">
        <w:rPr>
          <w:b/>
          <w:bCs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12138">
        <w:rPr>
          <w:b/>
          <w:sz w:val="26"/>
          <w:szCs w:val="26"/>
        </w:rPr>
        <w:t xml:space="preserve"> </w:t>
      </w:r>
      <w:r w:rsidR="00AA670B" w:rsidRPr="00612138">
        <w:rPr>
          <w:b/>
          <w:sz w:val="26"/>
          <w:szCs w:val="26"/>
          <w:u w:val="single"/>
        </w:rPr>
        <w:t>202</w:t>
      </w:r>
      <w:r w:rsidR="00AA670B" w:rsidRPr="00612138">
        <w:rPr>
          <w:b/>
          <w:sz w:val="26"/>
          <w:szCs w:val="26"/>
          <w:u w:val="single"/>
          <w:lang w:val="en-US"/>
        </w:rPr>
        <w:t>A</w:t>
      </w:r>
    </w:p>
    <w:p w14:paraId="34686CE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686C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CF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34686CF2" w14:textId="77777777" w:rsidR="00C527B2" w:rsidRDefault="00C527B2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 </w:t>
      </w:r>
    </w:p>
    <w:p w14:paraId="34686CF3" w14:textId="77777777" w:rsidR="00CB0C30" w:rsidRPr="00F15776" w:rsidRDefault="00CB0C30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</w:p>
    <w:p w14:paraId="34686CF4" w14:textId="77777777" w:rsidR="003712AD" w:rsidRDefault="003712AD" w:rsidP="00B228B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686D40" wp14:editId="34686D41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6CF5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CF6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51"/>
        <w:gridCol w:w="1943"/>
        <w:gridCol w:w="2037"/>
        <w:gridCol w:w="1222"/>
        <w:gridCol w:w="827"/>
        <w:gridCol w:w="1556"/>
        <w:gridCol w:w="1753"/>
      </w:tblGrid>
      <w:tr w:rsidR="00D173DA" w:rsidRPr="003712AD" w14:paraId="34686CFC" w14:textId="65DFBD8D" w:rsidTr="00D173DA">
        <w:trPr>
          <w:tblHeader/>
          <w:tblCellSpacing w:w="0" w:type="dxa"/>
        </w:trPr>
        <w:tc>
          <w:tcPr>
            <w:tcW w:w="13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7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3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8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12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9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8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A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15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B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Масса, кг</w:t>
            </w:r>
          </w:p>
        </w:tc>
        <w:tc>
          <w:tcPr>
            <w:tcW w:w="17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77A8DB" w14:textId="01741F25" w:rsidR="00D173DA" w:rsidRPr="00D173DA" w:rsidRDefault="00D173DA" w:rsidP="00D173DA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D173DA">
              <w:rPr>
                <w:sz w:val="22"/>
                <w:szCs w:val="22"/>
              </w:rPr>
              <w:t>Марка соединительного зажима</w:t>
            </w:r>
          </w:p>
        </w:tc>
      </w:tr>
      <w:tr w:rsidR="00D173DA" w:rsidRPr="003712AD" w14:paraId="34686D03" w14:textId="74580385" w:rsidTr="00D173DA">
        <w:trPr>
          <w:tblHeader/>
          <w:tblCellSpacing w:w="0" w:type="dxa"/>
        </w:trPr>
        <w:tc>
          <w:tcPr>
            <w:tcW w:w="13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CFD" w14:textId="77777777" w:rsidR="00D173DA" w:rsidRPr="003712AD" w:rsidRDefault="00D173DA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E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2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F" w14:textId="77777777" w:rsidR="00D173DA" w:rsidRPr="003712AD" w:rsidRDefault="00D173DA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12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0" w14:textId="77777777" w:rsidR="00D173DA" w:rsidRPr="003712AD" w:rsidRDefault="00D173DA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1" w14:textId="77777777" w:rsidR="00D173DA" w:rsidRPr="003712AD" w:rsidRDefault="00D173DA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2" w14:textId="77777777" w:rsidR="00D173DA" w:rsidRPr="003712AD" w:rsidRDefault="00D173DA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BEBBE" w14:textId="77777777" w:rsidR="00D173DA" w:rsidRPr="003712AD" w:rsidRDefault="00D173DA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D173DA" w:rsidRPr="003712AD" w14:paraId="34686D0D" w14:textId="2C0B51D5" w:rsidTr="00D173DA">
        <w:trPr>
          <w:tblCellSpacing w:w="0" w:type="dxa"/>
        </w:trPr>
        <w:tc>
          <w:tcPr>
            <w:tcW w:w="1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4" w14:textId="7F40DEE9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ПЗС-</w:t>
            </w:r>
            <w:r>
              <w:rPr>
                <w:sz w:val="22"/>
                <w:szCs w:val="22"/>
              </w:rPr>
              <w:t>21,6-31</w:t>
            </w:r>
          </w:p>
        </w:tc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4011C" w14:textId="53CB8F00" w:rsidR="00D173DA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240/32</w:t>
            </w:r>
          </w:p>
          <w:p w14:paraId="34686D06" w14:textId="331FE514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240/39</w:t>
            </w:r>
          </w:p>
        </w:tc>
        <w:tc>
          <w:tcPr>
            <w:tcW w:w="2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8" w14:textId="48428884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9" w14:textId="371EB125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</w:t>
            </w:r>
          </w:p>
        </w:tc>
        <w:tc>
          <w:tcPr>
            <w:tcW w:w="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B" w14:textId="5C6CEABC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C" w14:textId="1366BAB4" w:rsidR="00D173DA" w:rsidRPr="003712AD" w:rsidRDefault="00D173DA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712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D8F11" w14:textId="77777777" w:rsidR="00D173DA" w:rsidRPr="00D173DA" w:rsidRDefault="00D173DA" w:rsidP="00D173D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D173DA">
              <w:rPr>
                <w:sz w:val="22"/>
                <w:szCs w:val="22"/>
              </w:rPr>
              <w:t>САС-240-1</w:t>
            </w:r>
          </w:p>
          <w:p w14:paraId="494F17B1" w14:textId="62C3AC17" w:rsidR="00D173DA" w:rsidRPr="003712AD" w:rsidRDefault="00D173DA" w:rsidP="00D173D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D173DA">
              <w:rPr>
                <w:sz w:val="22"/>
                <w:szCs w:val="22"/>
              </w:rPr>
              <w:t>САС-240-2</w:t>
            </w:r>
          </w:p>
        </w:tc>
      </w:tr>
    </w:tbl>
    <w:p w14:paraId="34686D0E" w14:textId="77777777" w:rsidR="003712AD" w:rsidRPr="00CB6078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D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686D10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686D11" w14:textId="77777777" w:rsidR="00F010E3" w:rsidRPr="00A24900" w:rsidRDefault="00F010E3" w:rsidP="00F010E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686D12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686D13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686D1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686D15" w14:textId="601DD36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="006C09F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686D16" w14:textId="6D055385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6C09FD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686D17" w14:textId="12C6B27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6C09FD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686D18" w14:textId="5459CAA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D75DD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686D19" w14:textId="1F6238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573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686D1A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686D1B" w14:textId="43B43584" w:rsidR="00DE0C6D" w:rsidRPr="00F64720" w:rsidRDefault="00843900" w:rsidP="00F010E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6C09FD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686D1C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686D1D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</w:t>
      </w:r>
      <w:r w:rsidR="00F010E3">
        <w:rPr>
          <w:sz w:val="24"/>
          <w:szCs w:val="24"/>
        </w:rPr>
        <w:t>;</w:t>
      </w:r>
    </w:p>
    <w:p w14:paraId="34686D1E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686D1F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686D20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686D21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686D22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686D2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686D24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686D25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686D26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9188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686D2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86D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686D29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9188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86D2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686D2C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686D2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691880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34686D2F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686D30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686D3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86D32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686D33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686D3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686D3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686D36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691880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686D3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686D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D39" w14:textId="2624763D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6C09F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686D3A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86D3B" w14:textId="77777777" w:rsidR="00562D55" w:rsidRPr="00CB6078" w:rsidRDefault="00562D55" w:rsidP="00451C4D">
      <w:pPr>
        <w:rPr>
          <w:sz w:val="26"/>
          <w:szCs w:val="26"/>
        </w:rPr>
      </w:pPr>
    </w:p>
    <w:p w14:paraId="34686D3C" w14:textId="77777777" w:rsidR="004A2665" w:rsidRPr="00CB6078" w:rsidRDefault="004A2665" w:rsidP="00451C4D">
      <w:pPr>
        <w:rPr>
          <w:sz w:val="26"/>
          <w:szCs w:val="26"/>
        </w:rPr>
      </w:pPr>
    </w:p>
    <w:p w14:paraId="34686D3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686D3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4686D3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1E273" w14:textId="77777777" w:rsidR="00C24833" w:rsidRDefault="00C24833">
      <w:r>
        <w:separator/>
      </w:r>
    </w:p>
  </w:endnote>
  <w:endnote w:type="continuationSeparator" w:id="0">
    <w:p w14:paraId="7D4737C6" w14:textId="77777777" w:rsidR="00C24833" w:rsidRDefault="00C2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5BC9E" w14:textId="77777777" w:rsidR="00C24833" w:rsidRDefault="00C24833">
      <w:r>
        <w:separator/>
      </w:r>
    </w:p>
  </w:footnote>
  <w:footnote w:type="continuationSeparator" w:id="0">
    <w:p w14:paraId="35BAC520" w14:textId="77777777" w:rsidR="00C24833" w:rsidRDefault="00C24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86D4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686D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E8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8FA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DFE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FA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5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7F2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38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733"/>
    <w:rsid w:val="0068591A"/>
    <w:rsid w:val="0069133E"/>
    <w:rsid w:val="0069188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9F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96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BEB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14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01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8B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A4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529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833"/>
    <w:rsid w:val="00C24E15"/>
    <w:rsid w:val="00C25783"/>
    <w:rsid w:val="00C25DF4"/>
    <w:rsid w:val="00C272A6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7D8"/>
    <w:rsid w:val="00C47A7D"/>
    <w:rsid w:val="00C50159"/>
    <w:rsid w:val="00C50B6D"/>
    <w:rsid w:val="00C527B2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30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3DA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86CDD"/>
  <w15:docId w15:val="{4F0CC019-A2C6-44AF-ACEE-66DD14E2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CBEB1-51A4-4140-9C51-04690E68DB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D105C8-73F7-4E76-AA6A-4739D27B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39</TotalTime>
  <Pages>1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24</cp:revision>
  <cp:lastPrinted>2010-09-30T13:29:00Z</cp:lastPrinted>
  <dcterms:created xsi:type="dcterms:W3CDTF">2015-04-20T13:13:00Z</dcterms:created>
  <dcterms:modified xsi:type="dcterms:W3CDTF">2015-10-08T10:44:00Z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